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FC16B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Robert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FEN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57CBF452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Essex. Cutler.</w:t>
      </w:r>
    </w:p>
    <w:p w14:paraId="4668CE72" w14:textId="77777777" w:rsidR="00476510" w:rsidRDefault="00476510" w:rsidP="00476510">
      <w:pPr>
        <w:pStyle w:val="NoSpacing"/>
        <w:rPr>
          <w:rFonts w:cs="Times New Roman"/>
          <w:szCs w:val="24"/>
        </w:rPr>
      </w:pPr>
    </w:p>
    <w:p w14:paraId="3DC4D164" w14:textId="77777777" w:rsidR="00476510" w:rsidRDefault="00476510" w:rsidP="00476510">
      <w:pPr>
        <w:pStyle w:val="NoSpacing"/>
        <w:rPr>
          <w:rFonts w:cs="Times New Roman"/>
          <w:szCs w:val="24"/>
        </w:rPr>
      </w:pPr>
    </w:p>
    <w:p w14:paraId="42A1CB56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Bronde</w:t>
      </w:r>
      <w:proofErr w:type="spellEnd"/>
      <w:r>
        <w:rPr>
          <w:rFonts w:cs="Times New Roman"/>
          <w:szCs w:val="24"/>
        </w:rPr>
        <w:t xml:space="preserve"> of Thaxted(q.v.) and William</w:t>
      </w:r>
    </w:p>
    <w:p w14:paraId="54026C32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Leger of Thaxted(q.v.).</w:t>
      </w:r>
    </w:p>
    <w:p w14:paraId="7BFD9EB7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674E9">
          <w:rPr>
            <w:rStyle w:val="Hyperlink"/>
            <w:rFonts w:cs="Times New Roman"/>
            <w:szCs w:val="24"/>
          </w:rPr>
          <w:t>https://waalt.uh.edu/index.php/CP40/689:_A-J</w:t>
        </w:r>
      </w:hyperlink>
      <w:r>
        <w:rPr>
          <w:rFonts w:cs="Times New Roman"/>
          <w:szCs w:val="24"/>
        </w:rPr>
        <w:t xml:space="preserve"> )</w:t>
      </w:r>
    </w:p>
    <w:p w14:paraId="4BBEC98B" w14:textId="77777777" w:rsidR="00476510" w:rsidRDefault="00476510" w:rsidP="00476510">
      <w:pPr>
        <w:pStyle w:val="NoSpacing"/>
        <w:rPr>
          <w:rFonts w:cs="Times New Roman"/>
          <w:szCs w:val="24"/>
        </w:rPr>
      </w:pPr>
    </w:p>
    <w:p w14:paraId="7146A519" w14:textId="77777777" w:rsidR="00476510" w:rsidRDefault="00476510" w:rsidP="00476510">
      <w:pPr>
        <w:pStyle w:val="NoSpacing"/>
        <w:rPr>
          <w:rFonts w:cs="Times New Roman"/>
          <w:szCs w:val="24"/>
        </w:rPr>
      </w:pPr>
    </w:p>
    <w:p w14:paraId="3E38947D" w14:textId="77777777" w:rsidR="00476510" w:rsidRDefault="00476510" w:rsidP="00476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October 2023</w:t>
      </w:r>
    </w:p>
    <w:p w14:paraId="2AD3DE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2F5F7" w14:textId="77777777" w:rsidR="00476510" w:rsidRDefault="00476510" w:rsidP="009139A6">
      <w:r>
        <w:separator/>
      </w:r>
    </w:p>
  </w:endnote>
  <w:endnote w:type="continuationSeparator" w:id="0">
    <w:p w14:paraId="54744D63" w14:textId="77777777" w:rsidR="00476510" w:rsidRDefault="004765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C6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45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34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E67A" w14:textId="77777777" w:rsidR="00476510" w:rsidRDefault="00476510" w:rsidP="009139A6">
      <w:r>
        <w:separator/>
      </w:r>
    </w:p>
  </w:footnote>
  <w:footnote w:type="continuationSeparator" w:id="0">
    <w:p w14:paraId="1B23A42F" w14:textId="77777777" w:rsidR="00476510" w:rsidRDefault="004765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98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C7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DD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10"/>
    <w:rsid w:val="000666E0"/>
    <w:rsid w:val="002510B7"/>
    <w:rsid w:val="0047651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8AB52"/>
  <w15:chartTrackingRefBased/>
  <w15:docId w15:val="{B7AE9620-C709-464E-9B05-8A04C46A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65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2023-10-31T15:39:00Z</dcterms:created>
  <dcterms:modified xsi:type="dcterms:W3CDTF">2023-10-31T15:40:00Z</dcterms:modified>
</cp:coreProperties>
</file>